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4B7EC5">
        <w:rPr>
          <w:b/>
          <w:noProof/>
          <w:sz w:val="24"/>
        </w:rPr>
        <w:t>5</w:t>
      </w:r>
      <w:r w:rsidRPr="00C226A3">
        <w:rPr>
          <w:b/>
          <w:noProof/>
          <w:sz w:val="24"/>
        </w:rPr>
        <w:tab/>
      </w:r>
      <w:r w:rsidR="00A628F4" w:rsidRPr="00A628F4">
        <w:rPr>
          <w:b/>
          <w:i/>
          <w:noProof/>
          <w:sz w:val="28"/>
        </w:rPr>
        <w:t>R3-19</w:t>
      </w:r>
      <w:r w:rsidR="00BF76D8">
        <w:rPr>
          <w:b/>
          <w:i/>
          <w:noProof/>
          <w:sz w:val="28"/>
        </w:rPr>
        <w:t>xxxx</w:t>
      </w:r>
    </w:p>
    <w:p w:rsidR="001E41F3" w:rsidRDefault="00F74058" w:rsidP="00C226A3">
      <w:pPr>
        <w:pStyle w:val="CRCoverPage"/>
        <w:tabs>
          <w:tab w:val="right" w:pos="9639"/>
        </w:tabs>
        <w:spacing w:after="0"/>
        <w:rPr>
          <w:b/>
          <w:noProof/>
          <w:sz w:val="24"/>
        </w:rPr>
      </w:pPr>
      <w:r w:rsidRPr="00F74058">
        <w:rPr>
          <w:b/>
          <w:noProof/>
          <w:sz w:val="24"/>
        </w:rPr>
        <w:t>Ljubljana, Slovenia,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530A83">
            <w:pPr>
              <w:pStyle w:val="CRCoverPage"/>
              <w:spacing w:after="0"/>
              <w:rPr>
                <w:b/>
                <w:noProof/>
                <w:sz w:val="28"/>
              </w:rPr>
            </w:pPr>
            <w:r>
              <w:rPr>
                <w:b/>
                <w:noProof/>
                <w:sz w:val="28"/>
              </w:rPr>
              <w:t>38.</w:t>
            </w:r>
            <w:r w:rsidR="00530A83">
              <w:rPr>
                <w:b/>
                <w:noProof/>
                <w:sz w:val="28"/>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F570B3">
            <w:pPr>
              <w:pStyle w:val="CRCoverPage"/>
              <w:spacing w:after="0"/>
              <w:jc w:val="center"/>
              <w:rPr>
                <w:noProof/>
                <w:sz w:val="28"/>
              </w:rPr>
            </w:pPr>
            <w:r>
              <w:rPr>
                <w:b/>
                <w:noProof/>
                <w:sz w:val="28"/>
              </w:rPr>
              <w:t>15.</w:t>
            </w:r>
            <w:r w:rsidR="00F570B3">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0A83" w:rsidP="001303DC">
            <w:pPr>
              <w:pStyle w:val="CRCoverPage"/>
              <w:spacing w:after="0"/>
              <w:ind w:left="100"/>
              <w:rPr>
                <w:noProof/>
              </w:rPr>
            </w:pPr>
            <w:r w:rsidRPr="00530A83">
              <w:t xml:space="preserve">(TP for IIoT BL CR for TS 38.300) </w:t>
            </w:r>
            <w:r w:rsidR="00D53625" w:rsidRPr="00D53625">
              <w:t>Dynamic CN component of PDB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2455B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5B51">
            <w:pPr>
              <w:pStyle w:val="CRCoverPage"/>
              <w:spacing w:after="0"/>
              <w:ind w:left="100"/>
              <w:rPr>
                <w:noProof/>
              </w:rPr>
            </w:pPr>
            <w:r w:rsidRPr="00797CA7">
              <w:t>FS_NR_IIOT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067BF8">
            <w:pPr>
              <w:pStyle w:val="CRCoverPage"/>
              <w:spacing w:after="0"/>
              <w:ind w:left="100"/>
              <w:rPr>
                <w:noProof/>
              </w:rPr>
            </w:pPr>
            <w:r>
              <w:rPr>
                <w:noProof/>
              </w:rPr>
              <w:t>2019-0</w:t>
            </w:r>
            <w:r w:rsidR="00F74058">
              <w:rPr>
                <w:noProof/>
              </w:rPr>
              <w:t>8</w:t>
            </w:r>
            <w:r>
              <w:rPr>
                <w:noProof/>
              </w:rPr>
              <w:t>-</w:t>
            </w:r>
            <w:r w:rsidR="00067BF8">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518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D9518C">
            <w:pPr>
              <w:pStyle w:val="CRCoverPage"/>
              <w:spacing w:after="0"/>
              <w:ind w:left="100"/>
              <w:rPr>
                <w:noProof/>
              </w:rPr>
            </w:pPr>
            <w:r>
              <w:rPr>
                <w:noProof/>
              </w:rPr>
              <w:t>Rel-1</w:t>
            </w:r>
            <w:r w:rsidR="00D9518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5E8A" w:rsidRDefault="00E65E8A" w:rsidP="002236D1">
            <w:pPr>
              <w:pStyle w:val="CRCoverPage"/>
              <w:spacing w:after="0"/>
              <w:rPr>
                <w:noProof/>
                <w:lang w:eastAsia="zh-CN"/>
              </w:rPr>
            </w:pPr>
          </w:p>
          <w:p w:rsidR="00D53625" w:rsidRDefault="00D53625" w:rsidP="00D53625">
            <w:pPr>
              <w:pStyle w:val="CRCoverPage"/>
              <w:spacing w:after="0"/>
              <w:ind w:left="100"/>
              <w:rPr>
                <w:noProof/>
                <w:lang w:eastAsia="zh-CN"/>
              </w:rPr>
            </w:pPr>
            <w:r>
              <w:rPr>
                <w:noProof/>
                <w:lang w:eastAsia="zh-CN"/>
              </w:rPr>
              <w:t xml:space="preserve">Last SA2#131 meeting agreed to introduce the E2E PDB division in </w:t>
            </w:r>
            <w:r w:rsidRPr="00AB6E38">
              <w:rPr>
                <w:noProof/>
                <w:lang w:eastAsia="zh-CN"/>
              </w:rPr>
              <w:t>S2-1902833</w:t>
            </w:r>
            <w:r>
              <w:rPr>
                <w:noProof/>
                <w:lang w:eastAsia="zh-CN"/>
              </w:rPr>
              <w:t>. Specifcally, t</w:t>
            </w:r>
            <w:r w:rsidRPr="002B6322">
              <w:rPr>
                <w:noProof/>
                <w:lang w:eastAsia="zh-CN"/>
              </w:rPr>
              <w:t>he dynamic CN component of the PDB may be derived by the NG-RAN node</w:t>
            </w:r>
            <w:r>
              <w:rPr>
                <w:noProof/>
                <w:lang w:eastAsia="zh-CN"/>
              </w:rPr>
              <w:t xml:space="preserve">.  One way is that: </w:t>
            </w:r>
          </w:p>
          <w:p w:rsidR="00D53625" w:rsidRDefault="00D53625" w:rsidP="00D53625">
            <w:pPr>
              <w:pStyle w:val="CRCoverPage"/>
              <w:numPr>
                <w:ilvl w:val="0"/>
                <w:numId w:val="1"/>
              </w:numPr>
              <w:spacing w:after="0"/>
              <w:rPr>
                <w:noProof/>
                <w:lang w:eastAsia="zh-CN"/>
              </w:rPr>
            </w:pPr>
            <w:r w:rsidRPr="003029E4">
              <w:t xml:space="preserve">Configured in the SMF, per </w:t>
            </w:r>
            <w:r w:rsidRPr="003029E4">
              <w:rPr>
                <w:color w:val="000000"/>
                <w:lang w:eastAsia="zh-CN"/>
              </w:rPr>
              <w:t xml:space="preserve">delay critical GBR </w:t>
            </w:r>
            <w:r w:rsidRPr="00FD7361">
              <w:t>5QI, for different combinations of PSA-to-</w:t>
            </w:r>
            <w:r w:rsidRPr="00E0006A">
              <w:t>NG-RAN</w:t>
            </w:r>
            <w:r w:rsidRPr="000958F9">
              <w:t>-</w:t>
            </w:r>
            <w:r w:rsidRPr="001625DD">
              <w:t>node delays and signalled to NG</w:t>
            </w:r>
            <w:r w:rsidRPr="00E142D7">
              <w:t xml:space="preserve">-RAN </w:t>
            </w:r>
            <w:r w:rsidRPr="00E142D7">
              <w:rPr>
                <w:color w:val="000000"/>
                <w:lang w:eastAsia="zh-CN"/>
              </w:rPr>
              <w:t>during the PDU Session Establishment, PDU Session Modification, Xn/N2 handover and the Service Request procedures</w:t>
            </w:r>
            <w:r>
              <w:rPr>
                <w:color w:val="000000"/>
                <w:lang w:eastAsia="zh-CN"/>
              </w:rPr>
              <w:t>.</w:t>
            </w:r>
          </w:p>
          <w:p w:rsidR="00D53625" w:rsidRDefault="00D53625" w:rsidP="00D53625">
            <w:pPr>
              <w:pStyle w:val="CRCoverPage"/>
              <w:spacing w:after="0"/>
              <w:ind w:left="100"/>
              <w:rPr>
                <w:noProof/>
                <w:lang w:eastAsia="zh-CN"/>
              </w:rPr>
            </w:pPr>
          </w:p>
          <w:p w:rsidR="00D53625" w:rsidRDefault="00D53625" w:rsidP="00D53625">
            <w:pPr>
              <w:pStyle w:val="CRCoverPage"/>
              <w:spacing w:after="0"/>
              <w:ind w:left="100"/>
              <w:rPr>
                <w:noProof/>
                <w:lang w:eastAsia="zh-CN"/>
              </w:rPr>
            </w:pPr>
            <w:r>
              <w:rPr>
                <w:noProof/>
                <w:lang w:eastAsia="zh-CN"/>
              </w:rPr>
              <w:t>Hence it requires to introduce the dynamic CN component of the PDB so that the RAN can determine the delay budget applicable to the radio interface.</w:t>
            </w:r>
          </w:p>
          <w:p w:rsidR="00D53625" w:rsidRDefault="00D53625" w:rsidP="00D53625">
            <w:pPr>
              <w:pStyle w:val="CRCoverPage"/>
              <w:spacing w:after="0"/>
              <w:ind w:left="100"/>
              <w:rPr>
                <w:noProof/>
                <w:lang w:eastAsia="zh-CN"/>
              </w:rPr>
            </w:pPr>
          </w:p>
          <w:p w:rsidR="00D53625" w:rsidRDefault="00D53625" w:rsidP="00D53625">
            <w:pPr>
              <w:pStyle w:val="CRCoverPage"/>
              <w:spacing w:after="0"/>
              <w:ind w:left="100"/>
              <w:rPr>
                <w:noProof/>
                <w:lang w:eastAsia="zh-CN"/>
              </w:rPr>
            </w:pPr>
            <w:r>
              <w:rPr>
                <w:noProof/>
                <w:lang w:eastAsia="zh-CN"/>
              </w:rPr>
              <w:t>At SA2#13</w:t>
            </w:r>
            <w:r w:rsidR="00F84E1E">
              <w:rPr>
                <w:noProof/>
                <w:lang w:eastAsia="zh-CN"/>
              </w:rPr>
              <w:t>3</w:t>
            </w:r>
            <w:r>
              <w:rPr>
                <w:noProof/>
                <w:lang w:eastAsia="zh-CN"/>
              </w:rPr>
              <w:t xml:space="preserve"> meeting, it was also agreed to shorten the terminology “dynamic CN component of the PDB” to “CN PDB”</w:t>
            </w:r>
            <w:r w:rsidR="00F84E1E">
              <w:rPr>
                <w:noProof/>
                <w:lang w:eastAsia="zh-CN"/>
              </w:rPr>
              <w:t>, SMF provides CN PDB to RAN per QoS Flow</w:t>
            </w:r>
            <w:r>
              <w:rPr>
                <w:noProof/>
                <w:lang w:eastAsia="zh-CN"/>
              </w:rPr>
              <w:t xml:space="preserve"> in </w:t>
            </w:r>
            <w:r w:rsidR="00F84E1E" w:rsidRPr="00F84E1E">
              <w:rPr>
                <w:noProof/>
                <w:lang w:eastAsia="zh-CN"/>
              </w:rPr>
              <w:t>S2-1906776</w:t>
            </w:r>
            <w:r>
              <w:rPr>
                <w:noProof/>
                <w:lang w:eastAsia="zh-CN"/>
              </w:rPr>
              <w:t>.</w:t>
            </w:r>
          </w:p>
          <w:p w:rsidR="00934194" w:rsidRPr="00F84E1E" w:rsidRDefault="00934194" w:rsidP="002236D1">
            <w:pPr>
              <w:pStyle w:val="CRCoverPage"/>
              <w:spacing w:after="0"/>
              <w:rPr>
                <w:noProof/>
                <w:lang w:eastAsia="zh-CN"/>
              </w:rPr>
            </w:pPr>
          </w:p>
          <w:p w:rsidR="00E331EA" w:rsidRDefault="00934194" w:rsidP="00D53625">
            <w:pPr>
              <w:pStyle w:val="CRCoverPage"/>
              <w:spacing w:after="0"/>
              <w:rPr>
                <w:noProof/>
                <w:lang w:eastAsia="zh-CN"/>
              </w:rPr>
            </w:pPr>
            <w:r>
              <w:rPr>
                <w:noProof/>
                <w:lang w:eastAsia="zh-CN"/>
              </w:rPr>
              <w:t xml:space="preserve">Hence there is </w:t>
            </w:r>
            <w:r w:rsidR="009A6963">
              <w:rPr>
                <w:noProof/>
                <w:lang w:eastAsia="zh-CN"/>
              </w:rPr>
              <w:t xml:space="preserve">a </w:t>
            </w:r>
            <w:r w:rsidR="00AB367B">
              <w:rPr>
                <w:noProof/>
                <w:lang w:eastAsia="zh-CN"/>
              </w:rPr>
              <w:t>need to capture the dynamic CN PDB</w:t>
            </w:r>
            <w:r w:rsidR="00A154D3">
              <w:rPr>
                <w:noProof/>
                <w:lang w:eastAsia="zh-CN"/>
              </w:rPr>
              <w:t xml:space="preserve"> in </w:t>
            </w:r>
            <w:r w:rsidR="00F365DC">
              <w:rPr>
                <w:noProof/>
                <w:lang w:eastAsia="zh-CN"/>
              </w:rPr>
              <w:t xml:space="preserve">stage 2. </w:t>
            </w: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5E8A" w:rsidRDefault="00F365DC" w:rsidP="00E65E8A">
            <w:pPr>
              <w:pStyle w:val="CRCoverPage"/>
              <w:spacing w:after="0"/>
              <w:ind w:left="100"/>
              <w:rPr>
                <w:noProof/>
                <w:lang w:eastAsia="ja-JP"/>
              </w:rPr>
            </w:pPr>
            <w:r>
              <w:rPr>
                <w:noProof/>
                <w:lang w:eastAsia="zh-CN"/>
              </w:rPr>
              <w:t xml:space="preserve">Add the </w:t>
            </w:r>
            <w:r w:rsidR="00AB367B">
              <w:rPr>
                <w:noProof/>
                <w:lang w:eastAsia="zh-CN"/>
              </w:rPr>
              <w:t xml:space="preserve">dynamic CN PDB </w:t>
            </w:r>
            <w:r w:rsidR="00EB4F60">
              <w:rPr>
                <w:noProof/>
                <w:lang w:eastAsia="zh-CN"/>
              </w:rPr>
              <w:t>for high reliaiblity communication to support URLLC</w:t>
            </w:r>
            <w:r w:rsidR="00E65E8A">
              <w:t>.</w:t>
            </w:r>
          </w:p>
          <w:p w:rsidR="00E65E8A" w:rsidRPr="00AB367B" w:rsidRDefault="00E65E8A" w:rsidP="00E65E8A">
            <w:pPr>
              <w:pStyle w:val="CRCoverPage"/>
              <w:spacing w:after="0"/>
              <w:ind w:left="100"/>
            </w:pPr>
          </w:p>
          <w:p w:rsidR="000B0620" w:rsidRDefault="000B0620" w:rsidP="003C10E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1008" w:rsidRDefault="00941008" w:rsidP="00B739D6">
            <w:pPr>
              <w:pStyle w:val="CRCoverPage"/>
              <w:spacing w:after="0"/>
              <w:ind w:left="100"/>
              <w:rPr>
                <w:noProof/>
                <w:lang w:eastAsia="ja-JP"/>
              </w:rPr>
            </w:pPr>
            <w:r>
              <w:rPr>
                <w:noProof/>
                <w:lang w:eastAsia="ja-JP"/>
              </w:rPr>
              <w:t xml:space="preserve">The </w:t>
            </w:r>
            <w:r w:rsidR="00AB367B">
              <w:rPr>
                <w:noProof/>
                <w:lang w:eastAsia="zh-CN"/>
              </w:rPr>
              <w:t>dynamic CN PDB</w:t>
            </w:r>
            <w:r>
              <w:t xml:space="preserve"> for high reliability communication is not supported</w:t>
            </w:r>
            <w:r w:rsidR="00B739D6">
              <w:rPr>
                <w:noProof/>
                <w:lang w:eastAsia="ja-JP"/>
              </w:rPr>
              <w:t>.</w:t>
            </w:r>
          </w:p>
          <w:p w:rsidR="006F6DA7" w:rsidRDefault="00941008" w:rsidP="00D122A8">
            <w:pPr>
              <w:pStyle w:val="CRCoverPage"/>
              <w:spacing w:after="0"/>
              <w:ind w:left="100"/>
              <w:rPr>
                <w:noProof/>
              </w:rPr>
            </w:pPr>
            <w:r>
              <w:rPr>
                <w:noProof/>
                <w:lang w:eastAsia="ja-JP"/>
              </w:rPr>
              <w:t xml:space="preserve">Not aligned with SA2 specifciations. </w:t>
            </w:r>
            <w:r w:rsidR="00B739D6">
              <w:rPr>
                <w:noProof/>
                <w:lang w:eastAsia="ja-JP"/>
              </w:rPr>
              <w:t xml:space="preserve"> </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D122A8" w:rsidP="008A1E82">
            <w:pPr>
              <w:pStyle w:val="CRCoverPage"/>
              <w:spacing w:after="0"/>
              <w:ind w:left="100"/>
              <w:rPr>
                <w:noProof/>
              </w:rPr>
            </w:pPr>
            <w:r>
              <w:rPr>
                <w:lang w:eastAsia="zh-CN"/>
              </w:rPr>
              <w:t>12.1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2759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B739D6">
            <w:pPr>
              <w:pStyle w:val="CRCoverPage"/>
              <w:spacing w:after="0"/>
              <w:ind w:left="99"/>
              <w:rPr>
                <w:noProof/>
              </w:rPr>
            </w:pPr>
            <w:bookmarkStart w:id="2" w:name="_GoBack"/>
            <w:bookmarkEnd w:id="2"/>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502C" w:rsidRPr="00991232" w:rsidRDefault="006B502C" w:rsidP="006B502C">
      <w:pPr>
        <w:pStyle w:val="1"/>
      </w:pPr>
      <w:bookmarkStart w:id="3" w:name="_Toc12623311"/>
      <w:bookmarkStart w:id="4" w:name="_Toc5707276"/>
      <w:r w:rsidRPr="00991232">
        <w:lastRenderedPageBreak/>
        <w:t>12</w:t>
      </w:r>
      <w:r w:rsidRPr="00991232">
        <w:tab/>
        <w:t>QoS</w:t>
      </w:r>
      <w:bookmarkEnd w:id="3"/>
    </w:p>
    <w:p w:rsidR="006B502C" w:rsidRPr="00991232" w:rsidRDefault="006B502C" w:rsidP="006B502C">
      <w:pPr>
        <w:pStyle w:val="2"/>
      </w:pPr>
      <w:bookmarkStart w:id="5" w:name="_Toc12623312"/>
      <w:r w:rsidRPr="00991232">
        <w:t>12.1</w:t>
      </w:r>
      <w:r w:rsidRPr="00991232">
        <w:tab/>
        <w:t>Overview</w:t>
      </w:r>
      <w:bookmarkEnd w:id="5"/>
    </w:p>
    <w:p w:rsidR="006B502C" w:rsidRPr="00991232" w:rsidRDefault="006B502C" w:rsidP="006B502C">
      <w:r w:rsidRPr="00991232">
        <w:t xml:space="preserve">The </w:t>
      </w:r>
      <w:r w:rsidRPr="00991232">
        <w:rPr>
          <w:b/>
        </w:rPr>
        <w:t>5G QoS model</w:t>
      </w:r>
      <w:r w:rsidRPr="00991232">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rsidR="006B502C" w:rsidRPr="00991232" w:rsidRDefault="006B502C" w:rsidP="006B502C">
      <w:r w:rsidRPr="00991232">
        <w:t xml:space="preserve">The </w:t>
      </w:r>
      <w:r w:rsidRPr="00991232">
        <w:rPr>
          <w:b/>
        </w:rPr>
        <w:t>QoS architecture</w:t>
      </w:r>
      <w:r w:rsidRPr="00991232">
        <w:t xml:space="preserve"> in NG-RAN, both for NR connected to 5GC and for E-UTRA connected to 5GC, is depicted in the Figure 12-1 and described in the following:</w:t>
      </w:r>
    </w:p>
    <w:p w:rsidR="006B502C" w:rsidRPr="00991232" w:rsidRDefault="006B502C" w:rsidP="006B502C">
      <w:pPr>
        <w:pStyle w:val="B1"/>
      </w:pPr>
      <w:r w:rsidRPr="00991232">
        <w:t>-</w:t>
      </w:r>
      <w:r w:rsidRPr="00991232">
        <w:tab/>
        <w:t>For each UE, 5GC establishes one or more PDU Sessions;</w:t>
      </w:r>
    </w:p>
    <w:p w:rsidR="006B502C" w:rsidRPr="00991232" w:rsidRDefault="006B502C" w:rsidP="006B502C">
      <w:pPr>
        <w:pStyle w:val="B1"/>
      </w:pPr>
      <w:r w:rsidRPr="00991232">
        <w:t>-</w:t>
      </w:r>
      <w:r w:rsidRPr="00991232">
        <w:tab/>
        <w:t>For each UE, the NG-RAN establishes at least one Data Radio Bearers (DRB) together with the PDU Session and additional DRB(s) for QoS flow(s) of that PDU session can be subsequently configured (it is up to NG-RAN when to do so);</w:t>
      </w:r>
    </w:p>
    <w:p w:rsidR="006B502C" w:rsidRPr="00991232" w:rsidRDefault="006B502C" w:rsidP="006B502C">
      <w:pPr>
        <w:pStyle w:val="B1"/>
      </w:pPr>
      <w:r w:rsidRPr="00991232">
        <w:t>-</w:t>
      </w:r>
      <w:r w:rsidRPr="00991232">
        <w:tab/>
        <w:t>The NG-RAN maps packets belonging to different PDU sessions to different DRBs;</w:t>
      </w:r>
    </w:p>
    <w:p w:rsidR="006B502C" w:rsidRPr="00991232" w:rsidRDefault="006B502C" w:rsidP="006B502C">
      <w:pPr>
        <w:pStyle w:val="B1"/>
      </w:pPr>
      <w:r w:rsidRPr="00991232">
        <w:t>-</w:t>
      </w:r>
      <w:r w:rsidRPr="00991232">
        <w:tab/>
        <w:t>NAS level packet filters in the UE and in the 5GC associate UL and DL packets with QoS Flows;</w:t>
      </w:r>
    </w:p>
    <w:p w:rsidR="006B502C" w:rsidRPr="00991232" w:rsidRDefault="006B502C" w:rsidP="006B502C">
      <w:pPr>
        <w:pStyle w:val="B1"/>
      </w:pPr>
      <w:r w:rsidRPr="00991232">
        <w:t>-</w:t>
      </w:r>
      <w:r w:rsidRPr="00991232">
        <w:tab/>
        <w:t>AS-level mapping rules in the UE and in the NG-RAN associate UL and DL QoS Flows with DRBs.</w:t>
      </w:r>
    </w:p>
    <w:p w:rsidR="006B502C" w:rsidRPr="00991232" w:rsidRDefault="006B502C" w:rsidP="006B502C">
      <w:pPr>
        <w:pStyle w:val="TH"/>
      </w:pPr>
      <w:r w:rsidRPr="00991232">
        <w:rPr>
          <w:noProof/>
        </w:rPr>
        <w:object w:dxaOrig="5897" w:dyaOrig="4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3pt" o:ole="">
            <v:imagedata r:id="rId13" o:title=""/>
          </v:shape>
          <o:OLEObject Type="Embed" ProgID="Visio.Drawing.11" ShapeID="_x0000_i1025" DrawAspect="Content" ObjectID="_1627546406" r:id="rId14"/>
        </w:object>
      </w:r>
    </w:p>
    <w:p w:rsidR="006B502C" w:rsidRPr="00991232" w:rsidRDefault="006B502C" w:rsidP="006B502C">
      <w:pPr>
        <w:pStyle w:val="TF"/>
      </w:pPr>
      <w:r w:rsidRPr="00991232">
        <w:t>Figure 12-1: QoS architecture</w:t>
      </w:r>
    </w:p>
    <w:p w:rsidR="006B502C" w:rsidRPr="00991232" w:rsidRDefault="006B502C" w:rsidP="006B502C">
      <w:r w:rsidRPr="00991232">
        <w:t>NG-RAN and 5GC ensure quality of service (e.g. reliability and target delay) by mapping packets to appropriate QoS Flows and DRBs. Hence there is a 2-step mapping of IP-flows to QoS flows (NAS) and from QoS flows to DRBs (Access Stratum).</w:t>
      </w:r>
    </w:p>
    <w:p w:rsidR="006B502C" w:rsidRPr="00991232" w:rsidRDefault="006B502C" w:rsidP="006B502C">
      <w:r w:rsidRPr="00991232">
        <w:t xml:space="preserve">At </w:t>
      </w:r>
      <w:r w:rsidRPr="00991232">
        <w:rPr>
          <w:b/>
        </w:rPr>
        <w:t>NAS level</w:t>
      </w:r>
      <w:r w:rsidRPr="00991232">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rsidR="006B502C" w:rsidRPr="00991232" w:rsidRDefault="006B502C" w:rsidP="006B502C">
      <w:pPr>
        <w:pStyle w:val="B1"/>
      </w:pPr>
      <w:r w:rsidRPr="00991232">
        <w:t>-</w:t>
      </w:r>
      <w:r w:rsidRPr="00991232">
        <w:tab/>
        <w:t>For each QoS flow:</w:t>
      </w:r>
    </w:p>
    <w:p w:rsidR="006B502C" w:rsidRPr="00991232" w:rsidRDefault="006B502C" w:rsidP="006B502C">
      <w:pPr>
        <w:pStyle w:val="B2"/>
      </w:pPr>
      <w:r w:rsidRPr="00991232">
        <w:t>-</w:t>
      </w:r>
      <w:r w:rsidRPr="00991232">
        <w:tab/>
        <w:t>A 5G QoS Identifier (5QI);</w:t>
      </w:r>
    </w:p>
    <w:p w:rsidR="006B502C" w:rsidRPr="00991232" w:rsidRDefault="006B502C" w:rsidP="006B502C">
      <w:pPr>
        <w:pStyle w:val="B2"/>
      </w:pPr>
      <w:r w:rsidRPr="00991232">
        <w:t>-</w:t>
      </w:r>
      <w:r w:rsidRPr="00991232">
        <w:tab/>
        <w:t>An Allocation and Retention Priority (ARP).</w:t>
      </w:r>
    </w:p>
    <w:p w:rsidR="006B502C" w:rsidRPr="00991232" w:rsidRDefault="006B502C" w:rsidP="006B502C">
      <w:pPr>
        <w:pStyle w:val="B1"/>
      </w:pPr>
      <w:r w:rsidRPr="00991232">
        <w:lastRenderedPageBreak/>
        <w:t>-</w:t>
      </w:r>
      <w:r w:rsidRPr="00991232">
        <w:tab/>
        <w:t>In case of a GBR QoS flow only:</w:t>
      </w:r>
    </w:p>
    <w:p w:rsidR="006B502C" w:rsidRPr="00991232" w:rsidRDefault="006B502C" w:rsidP="006B502C">
      <w:pPr>
        <w:pStyle w:val="B2"/>
      </w:pPr>
      <w:r w:rsidRPr="00991232">
        <w:t>-</w:t>
      </w:r>
      <w:r w:rsidRPr="00991232">
        <w:tab/>
        <w:t>Guaranteed Flow Bit Rate (GFBR) for both uplink and downlink;</w:t>
      </w:r>
    </w:p>
    <w:p w:rsidR="006B502C" w:rsidRPr="00991232" w:rsidRDefault="006B502C" w:rsidP="006B502C">
      <w:pPr>
        <w:pStyle w:val="B2"/>
      </w:pPr>
      <w:r w:rsidRPr="00991232">
        <w:t>-</w:t>
      </w:r>
      <w:r w:rsidRPr="00991232">
        <w:tab/>
        <w:t>Maximum Flow Bit Rate (MFBR) for both uplink and downlink;</w:t>
      </w:r>
    </w:p>
    <w:p w:rsidR="006B502C" w:rsidRPr="00991232" w:rsidRDefault="006B502C" w:rsidP="006B502C">
      <w:pPr>
        <w:pStyle w:val="B2"/>
      </w:pPr>
      <w:r w:rsidRPr="00991232">
        <w:t>-</w:t>
      </w:r>
      <w:r w:rsidRPr="00991232">
        <w:tab/>
        <w:t>Maximum Packet Loss Rate for both uplink and downlink;</w:t>
      </w:r>
    </w:p>
    <w:p w:rsidR="006B502C" w:rsidRPr="00991232" w:rsidRDefault="006B502C" w:rsidP="006B502C">
      <w:pPr>
        <w:pStyle w:val="B2"/>
      </w:pPr>
      <w:r w:rsidRPr="00991232">
        <w:t>-</w:t>
      </w:r>
      <w:r w:rsidRPr="00991232">
        <w:tab/>
        <w:t>Delay Critical Resource Type;</w:t>
      </w:r>
    </w:p>
    <w:p w:rsidR="006B502C" w:rsidRPr="00991232" w:rsidRDefault="006B502C" w:rsidP="006B502C">
      <w:pPr>
        <w:pStyle w:val="B2"/>
      </w:pPr>
      <w:r w:rsidRPr="00991232">
        <w:t>-</w:t>
      </w:r>
      <w:r w:rsidRPr="00991232">
        <w:tab/>
        <w:t>Notification Control.</w:t>
      </w:r>
    </w:p>
    <w:p w:rsidR="006B502C" w:rsidRPr="00991232" w:rsidRDefault="006B502C" w:rsidP="006B502C">
      <w:pPr>
        <w:pStyle w:val="NO"/>
      </w:pPr>
      <w:r w:rsidRPr="00991232">
        <w:t>NOTE:</w:t>
      </w:r>
      <w:r w:rsidRPr="00991232">
        <w:tab/>
        <w:t>The Maximum Packet Loss Rate (UL, DL) is only provided for a GBR QoS flow belonging to voice media.</w:t>
      </w:r>
    </w:p>
    <w:p w:rsidR="006B502C" w:rsidRPr="00991232" w:rsidRDefault="006B502C" w:rsidP="006B502C">
      <w:pPr>
        <w:pStyle w:val="B1"/>
      </w:pPr>
      <w:r w:rsidRPr="00991232">
        <w:t>-</w:t>
      </w:r>
      <w:r w:rsidRPr="00991232">
        <w:tab/>
        <w:t>In case of Non-GBR QoS only:</w:t>
      </w:r>
    </w:p>
    <w:p w:rsidR="006B502C" w:rsidRPr="00991232" w:rsidRDefault="006B502C" w:rsidP="006B502C">
      <w:pPr>
        <w:pStyle w:val="B2"/>
      </w:pPr>
      <w:r w:rsidRPr="00991232">
        <w:t>-</w:t>
      </w:r>
      <w:r w:rsidRPr="00991232">
        <w:tab/>
        <w:t>Reflective QoS Attribute (RQA): the RQA, when included, indicates that some (not necessarily all) traffic carried on this QoS flow is subject to reflective quality of service (RQoS) at NAS;</w:t>
      </w:r>
    </w:p>
    <w:p w:rsidR="006B502C" w:rsidRPr="00991232" w:rsidRDefault="006B502C" w:rsidP="006B502C">
      <w:pPr>
        <w:pStyle w:val="B2"/>
      </w:pPr>
      <w:r w:rsidRPr="00991232">
        <w:t>-</w:t>
      </w:r>
      <w:r w:rsidRPr="00991232">
        <w:tab/>
        <w:t>Additional QoS Flow Information.</w:t>
      </w:r>
    </w:p>
    <w:p w:rsidR="006B502C" w:rsidRPr="00991232" w:rsidRDefault="006B502C" w:rsidP="006B502C">
      <w:r w:rsidRPr="00991232">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rsidR="006B502C" w:rsidRPr="00991232" w:rsidRDefault="006B502C" w:rsidP="006B502C">
      <w:r w:rsidRPr="00991232">
        <w:t>In addition, an Aggregate Maximum Bit Rate is associated to each PDU session (Session-AMBR) and to each UE (UE-AMBR).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w:t>
      </w:r>
    </w:p>
    <w:p w:rsidR="006B502C" w:rsidRPr="00991232" w:rsidRDefault="006B502C" w:rsidP="006B502C">
      <w:r w:rsidRPr="00991232">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rsidR="006B502C" w:rsidRPr="00991232" w:rsidRDefault="006B502C" w:rsidP="006B502C">
      <w:pPr>
        <w:pStyle w:val="B1"/>
      </w:pPr>
      <w:r w:rsidRPr="00991232">
        <w:t>-</w:t>
      </w:r>
      <w:r w:rsidRPr="00991232">
        <w:tab/>
        <w:t>Priority level;</w:t>
      </w:r>
    </w:p>
    <w:p w:rsidR="006B502C" w:rsidRPr="00991232" w:rsidRDefault="006B502C" w:rsidP="006B502C">
      <w:pPr>
        <w:pStyle w:val="B1"/>
      </w:pPr>
      <w:r w:rsidRPr="00991232">
        <w:t>-</w:t>
      </w:r>
      <w:r w:rsidRPr="00991232">
        <w:tab/>
        <w:t>Packet Delay Budget</w:t>
      </w:r>
      <w:ins w:id="6" w:author="Huawei" w:date="2019-07-24T15:07:00Z">
        <w:r w:rsidR="00F84E1E" w:rsidRPr="00F84E1E">
          <w:t xml:space="preserve"> (including Core Network Packet Delay Budget)</w:t>
        </w:r>
      </w:ins>
      <w:r w:rsidRPr="00991232">
        <w:t>;</w:t>
      </w:r>
    </w:p>
    <w:p w:rsidR="006B502C" w:rsidRPr="00991232" w:rsidRDefault="006B502C" w:rsidP="006B502C">
      <w:pPr>
        <w:pStyle w:val="B1"/>
      </w:pPr>
      <w:r w:rsidRPr="00991232">
        <w:t>-</w:t>
      </w:r>
      <w:r w:rsidRPr="00991232">
        <w:tab/>
        <w:t>Packet Error Rate;</w:t>
      </w:r>
    </w:p>
    <w:p w:rsidR="006B502C" w:rsidRPr="00991232" w:rsidRDefault="006B502C" w:rsidP="006B502C">
      <w:pPr>
        <w:pStyle w:val="B1"/>
      </w:pPr>
      <w:r w:rsidRPr="00991232">
        <w:t>-</w:t>
      </w:r>
      <w:r w:rsidRPr="00991232">
        <w:tab/>
        <w:t>Averaging window;</w:t>
      </w:r>
    </w:p>
    <w:p w:rsidR="006B502C" w:rsidRPr="00991232" w:rsidRDefault="006B502C" w:rsidP="006B502C">
      <w:pPr>
        <w:pStyle w:val="B1"/>
      </w:pPr>
      <w:r w:rsidRPr="00991232">
        <w:t>-</w:t>
      </w:r>
      <w:r w:rsidRPr="00991232">
        <w:tab/>
        <w:t>Maximum Data Burst Volume.</w:t>
      </w:r>
    </w:p>
    <w:p w:rsidR="006B502C" w:rsidRPr="00991232" w:rsidRDefault="006B502C" w:rsidP="006B502C">
      <w:r w:rsidRPr="00991232">
        <w:t xml:space="preserve">At </w:t>
      </w:r>
      <w:r w:rsidRPr="00991232">
        <w:rPr>
          <w:b/>
        </w:rPr>
        <w:t>Access Stratum</w:t>
      </w:r>
      <w:r w:rsidRPr="00991232">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991232">
        <w:rPr>
          <w:bCs/>
        </w:rPr>
        <w:t xml:space="preserve">belonging to the same PDU session </w:t>
      </w:r>
      <w:r w:rsidRPr="00991232">
        <w:t>can be multiplexed in the same DRB.</w:t>
      </w:r>
    </w:p>
    <w:p w:rsidR="006B502C" w:rsidRPr="00991232" w:rsidRDefault="006B502C" w:rsidP="006B502C">
      <w:r w:rsidRPr="00991232">
        <w:t>In the uplink, the mapping of QoS Flows to DRBs is controlled by mapping rules which are signalled in two different ways:</w:t>
      </w:r>
    </w:p>
    <w:p w:rsidR="006B502C" w:rsidRPr="00991232" w:rsidRDefault="006B502C" w:rsidP="006B502C">
      <w:pPr>
        <w:pStyle w:val="B1"/>
      </w:pPr>
      <w:r w:rsidRPr="00991232">
        <w:t>-</w:t>
      </w:r>
      <w:r w:rsidRPr="00991232">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rsidR="006B502C" w:rsidRPr="00991232" w:rsidRDefault="006B502C" w:rsidP="006B502C">
      <w:pPr>
        <w:pStyle w:val="B1"/>
      </w:pPr>
      <w:r w:rsidRPr="00991232">
        <w:t>-</w:t>
      </w:r>
      <w:r w:rsidRPr="00991232">
        <w:tab/>
        <w:t>Explicit Configuration: QoS flow to DRB mapping rules can be explicitly signalled by RRC.</w:t>
      </w:r>
    </w:p>
    <w:p w:rsidR="006B502C" w:rsidRPr="00991232" w:rsidRDefault="006B502C" w:rsidP="006B502C">
      <w:r w:rsidRPr="00991232">
        <w:lastRenderedPageBreak/>
        <w:t>The UE always applies the latest update of the mapping rules regardless of whether it is performed via reflecting mapping or explicit configuration.</w:t>
      </w:r>
    </w:p>
    <w:p w:rsidR="006B502C" w:rsidRPr="00991232" w:rsidRDefault="006B502C" w:rsidP="006B502C">
      <w:r w:rsidRPr="00991232">
        <w:t>When a QoS flow to DRB mapping rule is updated, the UE sends an end marker on the old bearer.</w:t>
      </w:r>
    </w:p>
    <w:p w:rsidR="006B502C" w:rsidRPr="00991232" w:rsidRDefault="006B502C" w:rsidP="006B502C">
      <w:r w:rsidRPr="00991232">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rsidR="006B502C" w:rsidRPr="00991232" w:rsidRDefault="006B502C" w:rsidP="006B502C">
      <w:r w:rsidRPr="00991232">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rsidR="006B502C" w:rsidRDefault="006B502C" w:rsidP="006B502C">
      <w:pPr>
        <w:rPr>
          <w:ins w:id="7" w:author="Huawei" w:date="2019-07-24T15:12:00Z"/>
        </w:rPr>
      </w:pPr>
      <w:r w:rsidRPr="00991232">
        <w:t>Within each PDU session, it is up to NG-RAN how to map multiple QoS flows to a DRB. The NG-RAN may map a GBR flow and a non-GBR flow, or more than one GBR flow to the same DRB, but mechanisms to optimise these cases are not within the scope of standardization.</w:t>
      </w:r>
    </w:p>
    <w:p w:rsidR="00B60DDC" w:rsidRDefault="007F24A1" w:rsidP="00F570B3">
      <w:pPr>
        <w:rPr>
          <w:ins w:id="8" w:author="Huawei" w:date="2019-08-14T21:18:00Z"/>
        </w:rPr>
      </w:pPr>
      <w:ins w:id="9" w:author="Huawei" w:date="2019-08-14T21:16:00Z">
        <w:r w:rsidRPr="00991232">
          <w:t xml:space="preserve">In addition, </w:t>
        </w:r>
      </w:ins>
      <w:ins w:id="10" w:author="Huawei" w:date="2019-08-14T21:17:00Z">
        <w:r w:rsidR="008223FC">
          <w:t>the c</w:t>
        </w:r>
        <w:r w:rsidR="008223FC" w:rsidRPr="00F84E1E">
          <w:t xml:space="preserve">ore </w:t>
        </w:r>
        <w:r w:rsidR="008223FC">
          <w:t>n</w:t>
        </w:r>
        <w:r w:rsidR="008223FC" w:rsidRPr="00F84E1E">
          <w:t xml:space="preserve">etwork </w:t>
        </w:r>
        <w:r w:rsidR="008223FC">
          <w:t>p</w:t>
        </w:r>
        <w:r w:rsidR="008223FC" w:rsidRPr="00F84E1E">
          <w:t xml:space="preserve">acket </w:t>
        </w:r>
        <w:r w:rsidR="008223FC">
          <w:t>d</w:t>
        </w:r>
        <w:r w:rsidR="008223FC" w:rsidRPr="00F84E1E">
          <w:t xml:space="preserve">elay </w:t>
        </w:r>
        <w:r w:rsidR="008223FC">
          <w:t>b</w:t>
        </w:r>
        <w:r w:rsidR="008223FC" w:rsidRPr="00F84E1E">
          <w:t>udget</w:t>
        </w:r>
        <w:r w:rsidR="008223FC">
          <w:t xml:space="preserve"> for a d</w:t>
        </w:r>
      </w:ins>
      <w:ins w:id="11" w:author="Huawei" w:date="2019-07-24T15:12:00Z">
        <w:r w:rsidR="00F570B3">
          <w:t xml:space="preserve">elay-critical GBR </w:t>
        </w:r>
      </w:ins>
      <w:ins w:id="12" w:author="Huawei" w:date="2019-08-14T21:17:00Z">
        <w:r w:rsidR="008223FC">
          <w:t>QoS flow</w:t>
        </w:r>
      </w:ins>
      <w:ins w:id="13" w:author="Huawei" w:date="2019-07-24T15:12:00Z">
        <w:r w:rsidR="00F570B3">
          <w:t xml:space="preserve"> </w:t>
        </w:r>
      </w:ins>
      <w:ins w:id="14" w:author="Huawei" w:date="2019-07-24T14:31:00Z">
        <w:r w:rsidR="00E26D7E" w:rsidRPr="00E26D7E">
          <w:t xml:space="preserve">may be signalled to </w:t>
        </w:r>
      </w:ins>
      <w:ins w:id="15" w:author="Huawei" w:date="2019-08-14T21:17:00Z">
        <w:r w:rsidR="008223FC">
          <w:t xml:space="preserve">the </w:t>
        </w:r>
      </w:ins>
      <w:ins w:id="16" w:author="Huawei" w:date="2019-07-24T14:31:00Z">
        <w:r w:rsidR="00E26D7E" w:rsidRPr="00E26D7E">
          <w:t>NG-RAN.</w:t>
        </w:r>
      </w:ins>
      <w:ins w:id="17" w:author="Huawei" w:date="2019-07-24T14:37:00Z">
        <w:r w:rsidR="00E26D7E">
          <w:t xml:space="preserve"> </w:t>
        </w:r>
      </w:ins>
      <w:ins w:id="18" w:author="Huawei" w:date="2019-08-14T21:18:00Z">
        <w:r w:rsidR="00490C1C">
          <w:t xml:space="preserve">The </w:t>
        </w:r>
        <w:r w:rsidR="002238DC">
          <w:t xml:space="preserve">NG-RAN node </w:t>
        </w:r>
        <w:r w:rsidR="00524C3A">
          <w:t xml:space="preserve">can derive the packet delay </w:t>
        </w:r>
      </w:ins>
      <w:ins w:id="19" w:author="Huawei" w:date="2019-08-14T21:19:00Z">
        <w:r w:rsidR="00773A66">
          <w:t>b</w:t>
        </w:r>
      </w:ins>
      <w:ins w:id="20" w:author="Huawei" w:date="2019-08-14T21:18:00Z">
        <w:r w:rsidR="00524C3A">
          <w:t xml:space="preserve">udget over the radio interface by subtracting </w:t>
        </w:r>
        <w:r w:rsidR="00656F0A">
          <w:t xml:space="preserve">the </w:t>
        </w:r>
      </w:ins>
      <w:ins w:id="21" w:author="Huawei" w:date="2019-08-14T21:19:00Z">
        <w:r w:rsidR="00B60DDC">
          <w:t>c</w:t>
        </w:r>
        <w:r w:rsidR="00B60DDC" w:rsidRPr="00F84E1E">
          <w:t xml:space="preserve">ore </w:t>
        </w:r>
        <w:r w:rsidR="00B60DDC">
          <w:t>n</w:t>
        </w:r>
        <w:r w:rsidR="00B60DDC" w:rsidRPr="00F84E1E">
          <w:t xml:space="preserve">etwork </w:t>
        </w:r>
        <w:r w:rsidR="00B60DDC">
          <w:t>p</w:t>
        </w:r>
        <w:r w:rsidR="00B60DDC" w:rsidRPr="00F84E1E">
          <w:t xml:space="preserve">acket </w:t>
        </w:r>
        <w:r w:rsidR="00B60DDC">
          <w:t>d</w:t>
        </w:r>
        <w:r w:rsidR="00B60DDC" w:rsidRPr="00F84E1E">
          <w:t xml:space="preserve">elay </w:t>
        </w:r>
        <w:r w:rsidR="00B60DDC">
          <w:t>b</w:t>
        </w:r>
        <w:r w:rsidR="00B60DDC" w:rsidRPr="00F84E1E">
          <w:t>udget</w:t>
        </w:r>
        <w:r w:rsidR="00B60DDC">
          <w:t xml:space="preserve"> from a given packet delay budget. </w:t>
        </w:r>
      </w:ins>
    </w:p>
    <w:bookmarkEnd w:id="4"/>
    <w:p w:rsidR="00127ED9" w:rsidRPr="00127ED9" w:rsidRDefault="00127ED9" w:rsidP="00B60DDC"/>
    <w:sectPr w:rsidR="00127ED9" w:rsidRPr="00127ED9" w:rsidSect="0065172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631" w:rsidRDefault="00387631">
      <w:r>
        <w:separator/>
      </w:r>
    </w:p>
  </w:endnote>
  <w:endnote w:type="continuationSeparator" w:id="0">
    <w:p w:rsidR="00387631" w:rsidRDefault="0038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631" w:rsidRDefault="00387631">
      <w:r>
        <w:separator/>
      </w:r>
    </w:p>
  </w:footnote>
  <w:footnote w:type="continuationSeparator" w:id="0">
    <w:p w:rsidR="00387631" w:rsidRDefault="00387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AB264BD"/>
    <w:multiLevelType w:val="hybridMultilevel"/>
    <w:tmpl w:val="C8D0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C"/>
    <w:rsid w:val="00004F27"/>
    <w:rsid w:val="0002137C"/>
    <w:rsid w:val="00022E4A"/>
    <w:rsid w:val="00030BA8"/>
    <w:rsid w:val="00067BF8"/>
    <w:rsid w:val="000A0DBF"/>
    <w:rsid w:val="000A4FC0"/>
    <w:rsid w:val="000A5A53"/>
    <w:rsid w:val="000A6394"/>
    <w:rsid w:val="000B0620"/>
    <w:rsid w:val="000B7FED"/>
    <w:rsid w:val="000C038A"/>
    <w:rsid w:val="000C4457"/>
    <w:rsid w:val="000C5FC4"/>
    <w:rsid w:val="000C6598"/>
    <w:rsid w:val="000D0222"/>
    <w:rsid w:val="000D4E1B"/>
    <w:rsid w:val="000E2B60"/>
    <w:rsid w:val="000E2DA2"/>
    <w:rsid w:val="000E481D"/>
    <w:rsid w:val="000F0D7C"/>
    <w:rsid w:val="000F0E48"/>
    <w:rsid w:val="00103B40"/>
    <w:rsid w:val="00111AA5"/>
    <w:rsid w:val="00111CCB"/>
    <w:rsid w:val="00115E46"/>
    <w:rsid w:val="00127AB8"/>
    <w:rsid w:val="00127ED9"/>
    <w:rsid w:val="001303DC"/>
    <w:rsid w:val="00145D43"/>
    <w:rsid w:val="001662F6"/>
    <w:rsid w:val="00176CB2"/>
    <w:rsid w:val="001840D9"/>
    <w:rsid w:val="00192C46"/>
    <w:rsid w:val="001A08B3"/>
    <w:rsid w:val="001A7B60"/>
    <w:rsid w:val="001B01F2"/>
    <w:rsid w:val="001B52F0"/>
    <w:rsid w:val="001B7A65"/>
    <w:rsid w:val="001C19DA"/>
    <w:rsid w:val="001E41F3"/>
    <w:rsid w:val="001E7742"/>
    <w:rsid w:val="00212AE8"/>
    <w:rsid w:val="00213E98"/>
    <w:rsid w:val="002236D1"/>
    <w:rsid w:val="002238DC"/>
    <w:rsid w:val="002251FF"/>
    <w:rsid w:val="00232783"/>
    <w:rsid w:val="002453CC"/>
    <w:rsid w:val="002455B8"/>
    <w:rsid w:val="00247545"/>
    <w:rsid w:val="0026004D"/>
    <w:rsid w:val="002640DD"/>
    <w:rsid w:val="00270557"/>
    <w:rsid w:val="00275D12"/>
    <w:rsid w:val="00284FEB"/>
    <w:rsid w:val="002860C4"/>
    <w:rsid w:val="002B5741"/>
    <w:rsid w:val="002C0E39"/>
    <w:rsid w:val="002D41B5"/>
    <w:rsid w:val="002D495E"/>
    <w:rsid w:val="002D66D5"/>
    <w:rsid w:val="00305409"/>
    <w:rsid w:val="003104C5"/>
    <w:rsid w:val="00313150"/>
    <w:rsid w:val="003609EF"/>
    <w:rsid w:val="0036231A"/>
    <w:rsid w:val="0037279F"/>
    <w:rsid w:val="003735F6"/>
    <w:rsid w:val="00374DD4"/>
    <w:rsid w:val="00383C64"/>
    <w:rsid w:val="00387631"/>
    <w:rsid w:val="003C10E6"/>
    <w:rsid w:val="003E1A36"/>
    <w:rsid w:val="003E1BE3"/>
    <w:rsid w:val="00407CD3"/>
    <w:rsid w:val="00410371"/>
    <w:rsid w:val="00417CA8"/>
    <w:rsid w:val="00421D0C"/>
    <w:rsid w:val="004242F1"/>
    <w:rsid w:val="00430A6A"/>
    <w:rsid w:val="0046168D"/>
    <w:rsid w:val="00490C1C"/>
    <w:rsid w:val="00492865"/>
    <w:rsid w:val="004A1C16"/>
    <w:rsid w:val="004B5B42"/>
    <w:rsid w:val="004B75B7"/>
    <w:rsid w:val="004B7EC5"/>
    <w:rsid w:val="004C3782"/>
    <w:rsid w:val="004F7240"/>
    <w:rsid w:val="0051129C"/>
    <w:rsid w:val="0051580D"/>
    <w:rsid w:val="0051646D"/>
    <w:rsid w:val="00524C3A"/>
    <w:rsid w:val="0052593A"/>
    <w:rsid w:val="0052617C"/>
    <w:rsid w:val="00526747"/>
    <w:rsid w:val="00530A83"/>
    <w:rsid w:val="0053309A"/>
    <w:rsid w:val="00547111"/>
    <w:rsid w:val="0055496A"/>
    <w:rsid w:val="005755DB"/>
    <w:rsid w:val="00583EA3"/>
    <w:rsid w:val="00592D74"/>
    <w:rsid w:val="00596DA6"/>
    <w:rsid w:val="005A39E8"/>
    <w:rsid w:val="005B2CAF"/>
    <w:rsid w:val="005C522A"/>
    <w:rsid w:val="005D65E0"/>
    <w:rsid w:val="005E2C44"/>
    <w:rsid w:val="00605D1A"/>
    <w:rsid w:val="00621188"/>
    <w:rsid w:val="006257ED"/>
    <w:rsid w:val="00627EC7"/>
    <w:rsid w:val="006328A2"/>
    <w:rsid w:val="00635743"/>
    <w:rsid w:val="0065172F"/>
    <w:rsid w:val="00656D92"/>
    <w:rsid w:val="00656F0A"/>
    <w:rsid w:val="006654D2"/>
    <w:rsid w:val="00670C43"/>
    <w:rsid w:val="0068438C"/>
    <w:rsid w:val="00695808"/>
    <w:rsid w:val="006B0585"/>
    <w:rsid w:val="006B43B0"/>
    <w:rsid w:val="006B46FB"/>
    <w:rsid w:val="006B4F68"/>
    <w:rsid w:val="006B502C"/>
    <w:rsid w:val="006B7AE0"/>
    <w:rsid w:val="006D02E2"/>
    <w:rsid w:val="006D4CF6"/>
    <w:rsid w:val="006E21FB"/>
    <w:rsid w:val="006E63A8"/>
    <w:rsid w:val="006F6DA7"/>
    <w:rsid w:val="00715068"/>
    <w:rsid w:val="00742991"/>
    <w:rsid w:val="00765FFA"/>
    <w:rsid w:val="00773A66"/>
    <w:rsid w:val="0079043B"/>
    <w:rsid w:val="007912A5"/>
    <w:rsid w:val="00792342"/>
    <w:rsid w:val="007977A8"/>
    <w:rsid w:val="007A1892"/>
    <w:rsid w:val="007B512A"/>
    <w:rsid w:val="007C2097"/>
    <w:rsid w:val="007D0D75"/>
    <w:rsid w:val="007D6A07"/>
    <w:rsid w:val="007E35B1"/>
    <w:rsid w:val="007F24A1"/>
    <w:rsid w:val="007F7259"/>
    <w:rsid w:val="008040A8"/>
    <w:rsid w:val="00816126"/>
    <w:rsid w:val="008166AB"/>
    <w:rsid w:val="008223FC"/>
    <w:rsid w:val="008279FA"/>
    <w:rsid w:val="00840B43"/>
    <w:rsid w:val="00844925"/>
    <w:rsid w:val="00845152"/>
    <w:rsid w:val="008626E7"/>
    <w:rsid w:val="00870EE7"/>
    <w:rsid w:val="00875C64"/>
    <w:rsid w:val="00876E9C"/>
    <w:rsid w:val="008863B9"/>
    <w:rsid w:val="008A1E82"/>
    <w:rsid w:val="008A45A6"/>
    <w:rsid w:val="008B06C2"/>
    <w:rsid w:val="008B1B73"/>
    <w:rsid w:val="008C0A22"/>
    <w:rsid w:val="008D392E"/>
    <w:rsid w:val="008E0264"/>
    <w:rsid w:val="008F3AA0"/>
    <w:rsid w:val="008F686C"/>
    <w:rsid w:val="00903499"/>
    <w:rsid w:val="009148DE"/>
    <w:rsid w:val="009153E3"/>
    <w:rsid w:val="00924C87"/>
    <w:rsid w:val="00934194"/>
    <w:rsid w:val="00941008"/>
    <w:rsid w:val="00941E30"/>
    <w:rsid w:val="009610CE"/>
    <w:rsid w:val="00977442"/>
    <w:rsid w:val="009777D9"/>
    <w:rsid w:val="009820AD"/>
    <w:rsid w:val="00991B88"/>
    <w:rsid w:val="009A5753"/>
    <w:rsid w:val="009A579D"/>
    <w:rsid w:val="009A6963"/>
    <w:rsid w:val="009C46FE"/>
    <w:rsid w:val="009E3297"/>
    <w:rsid w:val="009E7E7F"/>
    <w:rsid w:val="009F361A"/>
    <w:rsid w:val="009F734F"/>
    <w:rsid w:val="00A154D3"/>
    <w:rsid w:val="00A246B6"/>
    <w:rsid w:val="00A27DE4"/>
    <w:rsid w:val="00A40458"/>
    <w:rsid w:val="00A45D42"/>
    <w:rsid w:val="00A47E70"/>
    <w:rsid w:val="00A50CF0"/>
    <w:rsid w:val="00A628F4"/>
    <w:rsid w:val="00A7671C"/>
    <w:rsid w:val="00A9101A"/>
    <w:rsid w:val="00AA2CBC"/>
    <w:rsid w:val="00AB367B"/>
    <w:rsid w:val="00AC4BF9"/>
    <w:rsid w:val="00AC5820"/>
    <w:rsid w:val="00AC6C20"/>
    <w:rsid w:val="00AD1CD8"/>
    <w:rsid w:val="00AD5BA7"/>
    <w:rsid w:val="00AF6600"/>
    <w:rsid w:val="00B258BB"/>
    <w:rsid w:val="00B25B51"/>
    <w:rsid w:val="00B45E07"/>
    <w:rsid w:val="00B5629A"/>
    <w:rsid w:val="00B60DDC"/>
    <w:rsid w:val="00B67B97"/>
    <w:rsid w:val="00B739D6"/>
    <w:rsid w:val="00B82ED5"/>
    <w:rsid w:val="00B870D7"/>
    <w:rsid w:val="00B968C8"/>
    <w:rsid w:val="00BA3EC5"/>
    <w:rsid w:val="00BA51D9"/>
    <w:rsid w:val="00BB5DFC"/>
    <w:rsid w:val="00BB6CF9"/>
    <w:rsid w:val="00BD279D"/>
    <w:rsid w:val="00BD6BB8"/>
    <w:rsid w:val="00BE292D"/>
    <w:rsid w:val="00BF0C15"/>
    <w:rsid w:val="00BF76D8"/>
    <w:rsid w:val="00C21E59"/>
    <w:rsid w:val="00C226A3"/>
    <w:rsid w:val="00C42224"/>
    <w:rsid w:val="00C51868"/>
    <w:rsid w:val="00C5778C"/>
    <w:rsid w:val="00C60770"/>
    <w:rsid w:val="00C66BA2"/>
    <w:rsid w:val="00C71D8F"/>
    <w:rsid w:val="00C91441"/>
    <w:rsid w:val="00C95985"/>
    <w:rsid w:val="00CA1DEC"/>
    <w:rsid w:val="00CA6F81"/>
    <w:rsid w:val="00CB1729"/>
    <w:rsid w:val="00CC5026"/>
    <w:rsid w:val="00CC68D0"/>
    <w:rsid w:val="00CD56B2"/>
    <w:rsid w:val="00D03F9A"/>
    <w:rsid w:val="00D06D51"/>
    <w:rsid w:val="00D10B6F"/>
    <w:rsid w:val="00D122A8"/>
    <w:rsid w:val="00D13366"/>
    <w:rsid w:val="00D1599B"/>
    <w:rsid w:val="00D24991"/>
    <w:rsid w:val="00D46B87"/>
    <w:rsid w:val="00D50255"/>
    <w:rsid w:val="00D53555"/>
    <w:rsid w:val="00D53625"/>
    <w:rsid w:val="00D614EF"/>
    <w:rsid w:val="00D66520"/>
    <w:rsid w:val="00D9518C"/>
    <w:rsid w:val="00DA1E65"/>
    <w:rsid w:val="00DA62D2"/>
    <w:rsid w:val="00DA6601"/>
    <w:rsid w:val="00DB5E43"/>
    <w:rsid w:val="00DC7956"/>
    <w:rsid w:val="00DE163F"/>
    <w:rsid w:val="00DE34CF"/>
    <w:rsid w:val="00DF1806"/>
    <w:rsid w:val="00DF79FA"/>
    <w:rsid w:val="00E13F3D"/>
    <w:rsid w:val="00E26D7E"/>
    <w:rsid w:val="00E2756A"/>
    <w:rsid w:val="00E2759C"/>
    <w:rsid w:val="00E33142"/>
    <w:rsid w:val="00E331EA"/>
    <w:rsid w:val="00E34898"/>
    <w:rsid w:val="00E411B6"/>
    <w:rsid w:val="00E57FA4"/>
    <w:rsid w:val="00E60A30"/>
    <w:rsid w:val="00E65E8A"/>
    <w:rsid w:val="00E66C67"/>
    <w:rsid w:val="00EA1427"/>
    <w:rsid w:val="00EA3901"/>
    <w:rsid w:val="00EB09B7"/>
    <w:rsid w:val="00EB4F60"/>
    <w:rsid w:val="00EB5104"/>
    <w:rsid w:val="00EE0B83"/>
    <w:rsid w:val="00EE4235"/>
    <w:rsid w:val="00EE7D7C"/>
    <w:rsid w:val="00EF5315"/>
    <w:rsid w:val="00F064CF"/>
    <w:rsid w:val="00F108FC"/>
    <w:rsid w:val="00F15715"/>
    <w:rsid w:val="00F25D98"/>
    <w:rsid w:val="00F300FB"/>
    <w:rsid w:val="00F365DC"/>
    <w:rsid w:val="00F55888"/>
    <w:rsid w:val="00F570B3"/>
    <w:rsid w:val="00F74058"/>
    <w:rsid w:val="00F84E1E"/>
    <w:rsid w:val="00F97D03"/>
    <w:rsid w:val="00FB6386"/>
    <w:rsid w:val="00FC04F3"/>
    <w:rsid w:val="00FC3DC6"/>
    <w:rsid w:val="00FD406C"/>
    <w:rsid w:val="00FE0776"/>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2F6191-6601-4E7B-AB46-E8E09E80E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HChar">
    <w:name w:val="TH Char"/>
    <w:link w:val="TH"/>
    <w:qFormat/>
    <w:rsid w:val="004B5B42"/>
    <w:rPr>
      <w:rFonts w:ascii="Arial" w:hAnsi="Arial"/>
      <w:b/>
      <w:lang w:val="en-GB" w:eastAsia="en-US"/>
    </w:rPr>
  </w:style>
  <w:style w:type="character" w:customStyle="1" w:styleId="TFZchn">
    <w:name w:val="TF Zchn"/>
    <w:link w:val="TF"/>
    <w:rsid w:val="004B5B42"/>
    <w:rPr>
      <w:rFonts w:ascii="Arial" w:hAnsi="Arial"/>
      <w:b/>
      <w:lang w:val="en-GB" w:eastAsia="en-US"/>
    </w:rPr>
  </w:style>
  <w:style w:type="character" w:customStyle="1" w:styleId="msoins0">
    <w:name w:val="msoins"/>
    <w:rsid w:val="004B5B42"/>
  </w:style>
  <w:style w:type="character" w:customStyle="1" w:styleId="B2Char">
    <w:name w:val="B2 Char"/>
    <w:link w:val="B2"/>
    <w:rsid w:val="004B5B42"/>
    <w:rPr>
      <w:rFonts w:ascii="Times New Roman" w:hAnsi="Times New Roman"/>
      <w:lang w:val="en-GB" w:eastAsia="en-US"/>
    </w:rPr>
  </w:style>
  <w:style w:type="character" w:customStyle="1" w:styleId="TFChar">
    <w:name w:val="TF Char"/>
    <w:rsid w:val="000C5FC4"/>
    <w:rPr>
      <w:rFonts w:ascii="Arial" w:hAnsi="Arial"/>
      <w:b/>
    </w:rPr>
  </w:style>
  <w:style w:type="character" w:customStyle="1" w:styleId="NOZchn">
    <w:name w:val="NO Zchn"/>
    <w:link w:val="NO"/>
    <w:rsid w:val="000C5FC4"/>
    <w:rPr>
      <w:rFonts w:ascii="Times New Roman" w:hAnsi="Times New Roman"/>
      <w:lang w:val="en-GB" w:eastAsia="en-US"/>
    </w:rPr>
  </w:style>
  <w:style w:type="character" w:customStyle="1" w:styleId="B1Zchn">
    <w:name w:val="B1 Zchn"/>
    <w:rsid w:val="006B5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6DE13-2ED3-4B6B-9A27-8536C6526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1442</Words>
  <Characters>8224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29</cp:revision>
  <cp:lastPrinted>1899-12-31T23:00:00Z</cp:lastPrinted>
  <dcterms:created xsi:type="dcterms:W3CDTF">2019-07-24T03:00:00Z</dcterms:created>
  <dcterms:modified xsi:type="dcterms:W3CDTF">2019-08-17T03:27:00Z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(3)XX3eso6zE+ibyuUbA5DAJkTO1P8y0D4bCyIaWMBO94WLCaReygQhd0g0mcIqoFJXlsrAErM9
Y5HXGPT7qjszsEwLB5N6W7GQp1CCHoIdmeHqmqCq7yZLtA4qdWJDL+L9cJ5+ZTILj0Dknl67
MnsHvuR9VOVvrFzWqD/9y+R+2TdLcux+ktXsWngqOYCSlHs/P1eEY9Da1P57dPoJE224wLcb
xw1FzEOmlFEY43RGya</vt:lpwstr>
  </property>
  <property fmtid="{D5CDD505-2E9C-101B-9397-08002B2CF9AE}" pid="22" name="_2015_ms_pID_7253431">
    <vt:lpwstr>fVAbrQDHAOBnHNhlshGyRoPIgWgMtfENWEaDYWllTTZdJpY86Z/4kw
QJkuGW204qhKynEHyFsWXl5D4E6yYdHBkajhAzjOWgf31jXcwGLKpPAXfDyUbclb4FS5dg5l
f9lkoiWFQpEIBn2kcGnqJ+A6BhAUhk6bu2uqDdGJOGcKgtVOq3YyeyADlqsWyKTVh0yuPZZG
vr/jf7qrAUHOuERSgccNAr2asxWauM36ph1u</vt:lpwstr>
  </property>
  <property fmtid="{D5CDD505-2E9C-101B-9397-08002B2CF9AE}" pid="23" name="_2015_ms_pID_7253432">
    <vt:lpwstr>ELhdCE+KFOL79L6IZEl/xuQ=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1566011428</vt:lpwstr>
  </property>
</Properties>
</file>